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07555" w14:textId="77777777" w:rsidR="000B5BB1" w:rsidRDefault="000B5BB1" w:rsidP="000B5B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CHIRCHE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5541EDFB" w14:textId="77777777" w:rsidR="000B5BB1" w:rsidRDefault="000B5BB1" w:rsidP="000B5BB1">
      <w:pPr>
        <w:rPr>
          <w:rFonts w:ascii="Times New Roman" w:hAnsi="Times New Roman" w:cs="Times New Roman"/>
          <w:sz w:val="24"/>
          <w:szCs w:val="24"/>
        </w:rPr>
      </w:pPr>
    </w:p>
    <w:p w14:paraId="5D53A78D" w14:textId="77777777" w:rsidR="000B5BB1" w:rsidRDefault="000B5BB1" w:rsidP="000B5BB1">
      <w:pPr>
        <w:rPr>
          <w:rFonts w:ascii="Times New Roman" w:hAnsi="Times New Roman" w:cs="Times New Roman"/>
          <w:sz w:val="24"/>
          <w:szCs w:val="24"/>
        </w:rPr>
      </w:pPr>
    </w:p>
    <w:p w14:paraId="6D4FAAB4" w14:textId="77777777" w:rsidR="000B5BB1" w:rsidRDefault="000B5BB1" w:rsidP="000B5B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2454BD78" w14:textId="77777777" w:rsidR="000B5BB1" w:rsidRDefault="000B5BB1" w:rsidP="000B5B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61F564A8" w14:textId="77777777" w:rsidR="000B5BB1" w:rsidRDefault="000B5BB1" w:rsidP="000B5B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Suffolk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1E23667D" w14:textId="77777777" w:rsidR="000B5BB1" w:rsidRDefault="000B5BB1" w:rsidP="000B5BB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4F1F7AA3" w14:textId="77777777" w:rsidR="000B5BB1" w:rsidRDefault="000B5BB1" w:rsidP="000B5BB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p.92)</w:t>
      </w:r>
    </w:p>
    <w:p w14:paraId="05B0A605" w14:textId="77777777" w:rsidR="000B5BB1" w:rsidRDefault="000B5BB1" w:rsidP="000B5BB1">
      <w:pPr>
        <w:rPr>
          <w:rFonts w:ascii="Times New Roman" w:hAnsi="Times New Roman" w:cs="Times New Roman"/>
          <w:sz w:val="24"/>
          <w:szCs w:val="24"/>
        </w:rPr>
      </w:pPr>
    </w:p>
    <w:p w14:paraId="64DDC962" w14:textId="77777777" w:rsidR="000B5BB1" w:rsidRDefault="000B5BB1" w:rsidP="000B5BB1">
      <w:pPr>
        <w:rPr>
          <w:rFonts w:ascii="Times New Roman" w:hAnsi="Times New Roman" w:cs="Times New Roman"/>
          <w:sz w:val="24"/>
          <w:szCs w:val="24"/>
        </w:rPr>
      </w:pPr>
    </w:p>
    <w:p w14:paraId="2B839DF4" w14:textId="77777777" w:rsidR="000B5BB1" w:rsidRDefault="000B5BB1" w:rsidP="000B5B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2021</w:t>
      </w:r>
    </w:p>
    <w:p w14:paraId="367A94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B8C62" w14:textId="77777777" w:rsidR="000B5BB1" w:rsidRDefault="000B5BB1" w:rsidP="009139A6">
      <w:r>
        <w:separator/>
      </w:r>
    </w:p>
  </w:endnote>
  <w:endnote w:type="continuationSeparator" w:id="0">
    <w:p w14:paraId="0B3B03F2" w14:textId="77777777" w:rsidR="000B5BB1" w:rsidRDefault="000B5B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51D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3AF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90C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52B79" w14:textId="77777777" w:rsidR="000B5BB1" w:rsidRDefault="000B5BB1" w:rsidP="009139A6">
      <w:r>
        <w:separator/>
      </w:r>
    </w:p>
  </w:footnote>
  <w:footnote w:type="continuationSeparator" w:id="0">
    <w:p w14:paraId="420EE088" w14:textId="77777777" w:rsidR="000B5BB1" w:rsidRDefault="000B5B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266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61F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994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B1"/>
    <w:rsid w:val="000666E0"/>
    <w:rsid w:val="000B5BB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EE57D"/>
  <w15:chartTrackingRefBased/>
  <w15:docId w15:val="{F1A59DFC-3D1A-4E25-9EC2-5E33CEA80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BB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2022-05-09T12:13:00Z</dcterms:created>
  <dcterms:modified xsi:type="dcterms:W3CDTF">2022-05-09T12:14:00Z</dcterms:modified>
</cp:coreProperties>
</file>